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D5C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EF69905" w14:textId="77777777" w:rsidTr="009E1C69">
        <w:tc>
          <w:tcPr>
            <w:tcW w:w="6160" w:type="dxa"/>
            <w:tcBorders>
              <w:bottom w:val="nil"/>
            </w:tcBorders>
          </w:tcPr>
          <w:p w14:paraId="15364F43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F8B72D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03C1701C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FE020D3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45592D2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926374B" w14:textId="3F7DFB30" w:rsidR="00A24322" w:rsidRPr="003A03DC" w:rsidRDefault="00EE46BA" w:rsidP="00B16D87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894E11" w:rsidRPr="00894E11">
              <w:rPr>
                <w:b/>
                <w:noProof/>
                <w:sz w:val="16"/>
                <w:szCs w:val="16"/>
              </w:rPr>
              <w:t>2</w:t>
            </w:r>
            <w:r w:rsidR="00FD54E6">
              <w:rPr>
                <w:b/>
                <w:noProof/>
                <w:sz w:val="16"/>
                <w:szCs w:val="16"/>
              </w:rPr>
              <w:t>5</w:t>
            </w:r>
            <w:r w:rsidR="00894E11" w:rsidRPr="00894E11">
              <w:rPr>
                <w:b/>
                <w:noProof/>
                <w:sz w:val="16"/>
                <w:szCs w:val="16"/>
              </w:rPr>
              <w:t>-20000</w:t>
            </w:r>
            <w:r w:rsidR="00FD54E6">
              <w:rPr>
                <w:b/>
                <w:noProof/>
                <w:sz w:val="16"/>
                <w:szCs w:val="16"/>
              </w:rPr>
              <w:t>64042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1A23F0F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5624C7B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4582A7A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5CB3C09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671CF36E" w14:textId="77777777" w:rsidR="00A24322" w:rsidRPr="003A03DC" w:rsidRDefault="00EE46BA" w:rsidP="00C7363D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0ABA92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6F13853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5458021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2B5C260B" w14:textId="77777777" w:rsidR="001E2AD8" w:rsidRPr="001E2AD8" w:rsidRDefault="00EE46BA" w:rsidP="001E2AD8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1E2AD8" w:rsidRPr="001E2AD8">
              <w:rPr>
                <w:b/>
                <w:sz w:val="22"/>
              </w:rPr>
              <w:t>Beschaffung einer Screening-Software für Finanzsanktionen sowie erweiterter Sanktionslisten inkl. Research Tool im Rahmen des Projektes WEMASO</w:t>
            </w:r>
          </w:p>
          <w:p w14:paraId="79A43499" w14:textId="092C460C" w:rsidR="003176F6" w:rsidRPr="003A03DC" w:rsidRDefault="001E2AD8" w:rsidP="001E2AD8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1E2AD8">
              <w:rPr>
                <w:b/>
                <w:sz w:val="22"/>
              </w:rPr>
              <w:t>Los 2: Beschaffung von erweiterten Sanktionslisten inklusive Research Tool für den Bereich Finanzsanktionen</w:t>
            </w:r>
            <w:r w:rsidR="00EE46BA" w:rsidRPr="003A03DC">
              <w:rPr>
                <w:b/>
                <w:sz w:val="22"/>
              </w:rPr>
              <w:fldChar w:fldCharType="end"/>
            </w:r>
            <w:bookmarkEnd w:id="6"/>
          </w:p>
          <w:p w14:paraId="2B82CF50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2801D99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5C20A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0F38D6E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65006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90C9FB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99598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DE410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9065A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46558BBA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6AECED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176F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C535AE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964F9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34D43853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footerReference w:type="default" r:id="rId10"/>
          <w:headerReference w:type="first" r:id="rId11"/>
          <w:footerReference w:type="first" r:id="rId12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C819627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7E84558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26A3362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5F41E894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44818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5D1D4C4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DDC2A03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68FBE1F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298948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84714F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106BB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2182A0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1126F6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EB78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01BFE6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42BA1D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E694A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C782C4A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47F74A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6819F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151B6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88FCE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405EDBE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D21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A4C1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27E4E45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F70395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8D620B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0B08E09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3513ED3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EE3FA5E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453EA4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A3E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B48C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9CDAC4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C7B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BA53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2068D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31A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9ACC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01B861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036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B91F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36C34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5C7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F521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91EB3C0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4D6B04">
      <w:headerReference w:type="first" r:id="rId13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FC9A" w14:textId="77777777" w:rsidR="00BC49BF" w:rsidRDefault="00BC49BF" w:rsidP="00111D30">
      <w:r>
        <w:separator/>
      </w:r>
    </w:p>
  </w:endnote>
  <w:endnote w:type="continuationSeparator" w:id="0">
    <w:p w14:paraId="3BB999E2" w14:textId="77777777" w:rsidR="00BC49BF" w:rsidRDefault="00BC49BF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3B7" w14:textId="1AEBB24A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2C3" w14:textId="32E33152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B6A61" w14:textId="77777777" w:rsidR="00BC49BF" w:rsidRPr="0029109C" w:rsidRDefault="00BC49BF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640331D4" w14:textId="77777777" w:rsidR="00BC49BF" w:rsidRDefault="00BC49BF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D103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A32668B" wp14:editId="2A94D70C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D888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2422633">
    <w:abstractNumId w:val="3"/>
  </w:num>
  <w:num w:numId="2" w16cid:durableId="827943571">
    <w:abstractNumId w:val="7"/>
  </w:num>
  <w:num w:numId="3" w16cid:durableId="184171279">
    <w:abstractNumId w:val="9"/>
  </w:num>
  <w:num w:numId="4" w16cid:durableId="767433125">
    <w:abstractNumId w:val="6"/>
  </w:num>
  <w:num w:numId="5" w16cid:durableId="105008322">
    <w:abstractNumId w:val="1"/>
  </w:num>
  <w:num w:numId="6" w16cid:durableId="39205276">
    <w:abstractNumId w:val="11"/>
  </w:num>
  <w:num w:numId="7" w16cid:durableId="1165782509">
    <w:abstractNumId w:val="0"/>
  </w:num>
  <w:num w:numId="8" w16cid:durableId="398676689">
    <w:abstractNumId w:val="0"/>
  </w:num>
  <w:num w:numId="9" w16cid:durableId="1813518490">
    <w:abstractNumId w:val="0"/>
  </w:num>
  <w:num w:numId="10" w16cid:durableId="592513664">
    <w:abstractNumId w:val="3"/>
  </w:num>
  <w:num w:numId="11" w16cid:durableId="1931741663">
    <w:abstractNumId w:val="2"/>
  </w:num>
  <w:num w:numId="12" w16cid:durableId="1965116554">
    <w:abstractNumId w:val="7"/>
  </w:num>
  <w:num w:numId="13" w16cid:durableId="1028793334">
    <w:abstractNumId w:val="7"/>
  </w:num>
  <w:num w:numId="14" w16cid:durableId="552273352">
    <w:abstractNumId w:val="7"/>
  </w:num>
  <w:num w:numId="15" w16cid:durableId="732315163">
    <w:abstractNumId w:val="11"/>
  </w:num>
  <w:num w:numId="16" w16cid:durableId="966620742">
    <w:abstractNumId w:val="5"/>
  </w:num>
  <w:num w:numId="17" w16cid:durableId="1632785509">
    <w:abstractNumId w:val="7"/>
  </w:num>
  <w:num w:numId="18" w16cid:durableId="1586301778">
    <w:abstractNumId w:val="7"/>
  </w:num>
  <w:num w:numId="19" w16cid:durableId="1350763466">
    <w:abstractNumId w:val="7"/>
  </w:num>
  <w:num w:numId="20" w16cid:durableId="528567568">
    <w:abstractNumId w:val="8"/>
  </w:num>
  <w:num w:numId="21" w16cid:durableId="1893299192">
    <w:abstractNumId w:val="3"/>
  </w:num>
  <w:num w:numId="22" w16cid:durableId="602419563">
    <w:abstractNumId w:val="3"/>
  </w:num>
  <w:num w:numId="23" w16cid:durableId="453015590">
    <w:abstractNumId w:val="6"/>
  </w:num>
  <w:num w:numId="24" w16cid:durableId="1434936330">
    <w:abstractNumId w:val="7"/>
  </w:num>
  <w:num w:numId="25" w16cid:durableId="444421506">
    <w:abstractNumId w:val="6"/>
  </w:num>
  <w:num w:numId="26" w16cid:durableId="386150234">
    <w:abstractNumId w:val="6"/>
  </w:num>
  <w:num w:numId="27" w16cid:durableId="1652784008">
    <w:abstractNumId w:val="7"/>
  </w:num>
  <w:num w:numId="28" w16cid:durableId="937710743">
    <w:abstractNumId w:val="5"/>
  </w:num>
  <w:num w:numId="29" w16cid:durableId="656350490">
    <w:abstractNumId w:val="10"/>
  </w:num>
  <w:num w:numId="30" w16cid:durableId="549150482">
    <w:abstractNumId w:val="6"/>
  </w:num>
  <w:num w:numId="31" w16cid:durableId="509180916">
    <w:abstractNumId w:val="7"/>
  </w:num>
  <w:num w:numId="32" w16cid:durableId="1221215030">
    <w:abstractNumId w:val="5"/>
  </w:num>
  <w:num w:numId="33" w16cid:durableId="1085541912">
    <w:abstractNumId w:val="10"/>
  </w:num>
  <w:num w:numId="34" w16cid:durableId="1092894283">
    <w:abstractNumId w:val="6"/>
  </w:num>
  <w:num w:numId="35" w16cid:durableId="1716852420">
    <w:abstractNumId w:val="4"/>
  </w:num>
  <w:num w:numId="36" w16cid:durableId="2048333982">
    <w:abstractNumId w:val="0"/>
  </w:num>
  <w:num w:numId="37" w16cid:durableId="2049185975">
    <w:abstractNumId w:val="0"/>
  </w:num>
  <w:num w:numId="38" w16cid:durableId="1873226388">
    <w:abstractNumId w:val="0"/>
  </w:num>
  <w:num w:numId="39" w16cid:durableId="962686195">
    <w:abstractNumId w:val="0"/>
  </w:num>
  <w:num w:numId="40" w16cid:durableId="131198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0XgJaX7zFuaRvdygXh11BNAyZDVDtjjcaQ+8Jfc+Z28GcXoXVFytVQjnRC/uwCAJ/kIrx0jhUK4eHRE7mjuhLw==" w:saltValue="guBjgllhJSwTK79xiOBWOw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9C6806"/>
    <w:rsid w:val="0001619C"/>
    <w:rsid w:val="00025508"/>
    <w:rsid w:val="00037EC1"/>
    <w:rsid w:val="000407A3"/>
    <w:rsid w:val="00092D91"/>
    <w:rsid w:val="00097D3F"/>
    <w:rsid w:val="000A064E"/>
    <w:rsid w:val="000B435D"/>
    <w:rsid w:val="000B4A8B"/>
    <w:rsid w:val="000B7C7E"/>
    <w:rsid w:val="000D5C68"/>
    <w:rsid w:val="001047C4"/>
    <w:rsid w:val="00111D30"/>
    <w:rsid w:val="00123FEF"/>
    <w:rsid w:val="001307B3"/>
    <w:rsid w:val="0016039A"/>
    <w:rsid w:val="0018527F"/>
    <w:rsid w:val="001946BB"/>
    <w:rsid w:val="001A0F0B"/>
    <w:rsid w:val="001A3603"/>
    <w:rsid w:val="001D0A63"/>
    <w:rsid w:val="001D1538"/>
    <w:rsid w:val="001E2AD8"/>
    <w:rsid w:val="00212C81"/>
    <w:rsid w:val="00231DF1"/>
    <w:rsid w:val="00232C42"/>
    <w:rsid w:val="002357DE"/>
    <w:rsid w:val="00241CE0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2D44CE"/>
    <w:rsid w:val="003021E8"/>
    <w:rsid w:val="00304A1D"/>
    <w:rsid w:val="003176F6"/>
    <w:rsid w:val="00351E50"/>
    <w:rsid w:val="00373836"/>
    <w:rsid w:val="00376279"/>
    <w:rsid w:val="003A03DC"/>
    <w:rsid w:val="003A4643"/>
    <w:rsid w:val="003B58D0"/>
    <w:rsid w:val="003B6CE2"/>
    <w:rsid w:val="003E268A"/>
    <w:rsid w:val="003E6D8B"/>
    <w:rsid w:val="00400DDA"/>
    <w:rsid w:val="00406D24"/>
    <w:rsid w:val="00411B4F"/>
    <w:rsid w:val="004201B4"/>
    <w:rsid w:val="004533A2"/>
    <w:rsid w:val="00470948"/>
    <w:rsid w:val="0048375C"/>
    <w:rsid w:val="004A11C7"/>
    <w:rsid w:val="004C3824"/>
    <w:rsid w:val="004D5FEC"/>
    <w:rsid w:val="004D67D3"/>
    <w:rsid w:val="004D6B04"/>
    <w:rsid w:val="004E6527"/>
    <w:rsid w:val="00516F54"/>
    <w:rsid w:val="005267B1"/>
    <w:rsid w:val="00536F1B"/>
    <w:rsid w:val="00543CB4"/>
    <w:rsid w:val="0055298C"/>
    <w:rsid w:val="00596809"/>
    <w:rsid w:val="005A09D1"/>
    <w:rsid w:val="005A568D"/>
    <w:rsid w:val="005D1B11"/>
    <w:rsid w:val="005F4D18"/>
    <w:rsid w:val="006005D7"/>
    <w:rsid w:val="006037D6"/>
    <w:rsid w:val="00625F40"/>
    <w:rsid w:val="006503B7"/>
    <w:rsid w:val="006C62D8"/>
    <w:rsid w:val="006E201A"/>
    <w:rsid w:val="006E2077"/>
    <w:rsid w:val="006E244D"/>
    <w:rsid w:val="006F1891"/>
    <w:rsid w:val="006F5F87"/>
    <w:rsid w:val="007131E0"/>
    <w:rsid w:val="00721C1A"/>
    <w:rsid w:val="00723FFB"/>
    <w:rsid w:val="00725DF2"/>
    <w:rsid w:val="00731970"/>
    <w:rsid w:val="007418ED"/>
    <w:rsid w:val="0075349E"/>
    <w:rsid w:val="007677C3"/>
    <w:rsid w:val="00780C77"/>
    <w:rsid w:val="007B14A8"/>
    <w:rsid w:val="008114FF"/>
    <w:rsid w:val="00816045"/>
    <w:rsid w:val="00822123"/>
    <w:rsid w:val="00845D08"/>
    <w:rsid w:val="00872392"/>
    <w:rsid w:val="00876895"/>
    <w:rsid w:val="00894E11"/>
    <w:rsid w:val="008A30FA"/>
    <w:rsid w:val="008B107E"/>
    <w:rsid w:val="008E06E7"/>
    <w:rsid w:val="008F5B0E"/>
    <w:rsid w:val="008F6050"/>
    <w:rsid w:val="008F7AD5"/>
    <w:rsid w:val="009372F4"/>
    <w:rsid w:val="00942A1E"/>
    <w:rsid w:val="00946C80"/>
    <w:rsid w:val="00946DD9"/>
    <w:rsid w:val="00956508"/>
    <w:rsid w:val="00974F8D"/>
    <w:rsid w:val="00983A35"/>
    <w:rsid w:val="009A237F"/>
    <w:rsid w:val="009A622A"/>
    <w:rsid w:val="009B6A58"/>
    <w:rsid w:val="009C6806"/>
    <w:rsid w:val="009D3BF4"/>
    <w:rsid w:val="009D42B2"/>
    <w:rsid w:val="009E162C"/>
    <w:rsid w:val="009E1C69"/>
    <w:rsid w:val="009E3AF5"/>
    <w:rsid w:val="009F28A0"/>
    <w:rsid w:val="00A155D0"/>
    <w:rsid w:val="00A1592D"/>
    <w:rsid w:val="00A24322"/>
    <w:rsid w:val="00A71CC0"/>
    <w:rsid w:val="00AA332D"/>
    <w:rsid w:val="00AB013E"/>
    <w:rsid w:val="00AE31A5"/>
    <w:rsid w:val="00B14A71"/>
    <w:rsid w:val="00B1586B"/>
    <w:rsid w:val="00B16D87"/>
    <w:rsid w:val="00B23AF5"/>
    <w:rsid w:val="00B34FCB"/>
    <w:rsid w:val="00B36631"/>
    <w:rsid w:val="00B52577"/>
    <w:rsid w:val="00B61A04"/>
    <w:rsid w:val="00B65946"/>
    <w:rsid w:val="00B7118B"/>
    <w:rsid w:val="00B9377D"/>
    <w:rsid w:val="00B95A39"/>
    <w:rsid w:val="00BC49BF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363D"/>
    <w:rsid w:val="00C74933"/>
    <w:rsid w:val="00C8545E"/>
    <w:rsid w:val="00CB0F22"/>
    <w:rsid w:val="00CE4817"/>
    <w:rsid w:val="00CF2CA1"/>
    <w:rsid w:val="00D25A87"/>
    <w:rsid w:val="00D43FD0"/>
    <w:rsid w:val="00D710D8"/>
    <w:rsid w:val="00D95469"/>
    <w:rsid w:val="00D9688F"/>
    <w:rsid w:val="00D96FC9"/>
    <w:rsid w:val="00DA182F"/>
    <w:rsid w:val="00DA2154"/>
    <w:rsid w:val="00DA6630"/>
    <w:rsid w:val="00E110FA"/>
    <w:rsid w:val="00E141CD"/>
    <w:rsid w:val="00E1499A"/>
    <w:rsid w:val="00E17C33"/>
    <w:rsid w:val="00E33930"/>
    <w:rsid w:val="00E35E12"/>
    <w:rsid w:val="00E37852"/>
    <w:rsid w:val="00E46E2D"/>
    <w:rsid w:val="00E610D9"/>
    <w:rsid w:val="00E82381"/>
    <w:rsid w:val="00EB1E55"/>
    <w:rsid w:val="00EB6FE6"/>
    <w:rsid w:val="00EE46BA"/>
    <w:rsid w:val="00EF1BE9"/>
    <w:rsid w:val="00F01A8D"/>
    <w:rsid w:val="00F25B91"/>
    <w:rsid w:val="00F32819"/>
    <w:rsid w:val="00F3429F"/>
    <w:rsid w:val="00F51F40"/>
    <w:rsid w:val="00F61CEA"/>
    <w:rsid w:val="00F83F2A"/>
    <w:rsid w:val="00F8534F"/>
    <w:rsid w:val="00F8653E"/>
    <w:rsid w:val="00F97E27"/>
    <w:rsid w:val="00FB6D46"/>
    <w:rsid w:val="00FC53C2"/>
    <w:rsid w:val="00FD548D"/>
    <w:rsid w:val="00FD54E6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EF07B"/>
  <w15:docId w15:val="{2A7B5546-F221-49B2-97F5-36479A59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  <Bearbeitungsstatus xmlns="8173bbca-b0cb-4fb7-89a0-d2e400b5edaa">In Arbeit</Bearbeitungs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29015-CA64-4EB4-B741-9A9C38466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123A8-B677-407A-983B-D521D2242F08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3.xml><?xml version="1.0" encoding="utf-8"?>
<ds:datastoreItem xmlns:ds="http://schemas.openxmlformats.org/officeDocument/2006/customXml" ds:itemID="{D93595DB-E68B-492C-9A38-3875CAC676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3</Pages>
  <Words>210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Frank Lisa</cp:lastModifiedBy>
  <cp:revision>8</cp:revision>
  <cp:lastPrinted>2020-11-26T08:42:00Z</cp:lastPrinted>
  <dcterms:created xsi:type="dcterms:W3CDTF">2025-10-23T09:04:00Z</dcterms:created>
  <dcterms:modified xsi:type="dcterms:W3CDTF">2026-07-09T12:39:00Z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  <property fmtid="{D5CDD505-2E9C-101B-9397-08002B2CF9AE}" pid="3" name="ContentTypeId">
    <vt:lpwstr>0x010100B2CF143979B03846BB6C8F0073AA4FFE</vt:lpwstr>
  </property>
  <property fmtid="{D5CDD505-2E9C-101B-9397-08002B2CF9AE}" pid="4" name="MediaServiceImageTags">
    <vt:lpwstr/>
  </property>
</Properties>
</file>